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07840" w:rsidTr="00A07840" w14:paraId="5B10316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40" w:rsidRDefault="00A07840" w14:paraId="03D8AA17" w14:textId="2B47C2E5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840" w:rsidRDefault="00A07840" w14:paraId="2A01D75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07840" w:rsidRDefault="00A07840" w14:paraId="23AF448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07840" w:rsidRDefault="00A07840" w14:paraId="15E3D42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07840" w:rsidRDefault="00A07840" w14:paraId="604F3E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A07840" w:rsidP="00A07840" w:rsidRDefault="00A07840" w14:paraId="174481C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07840" w:rsidP="00A07840" w:rsidRDefault="00A07840" w14:paraId="3A339A11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07840" w:rsidP="00A07840" w:rsidRDefault="00A07840" w14:paraId="68AA51C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St-2564/2019</w:t>
      </w:r>
    </w:p>
    <w:p w:rsidR="00A07840" w:rsidP="00A07840" w:rsidRDefault="00A07840" w14:paraId="6910CDDB" w14:textId="77777777">
      <w:pPr>
        <w:tabs>
          <w:tab w:val="left" w:pos="709"/>
        </w:tabs>
      </w:pPr>
      <w:r>
        <w:t xml:space="preserve"> </w:t>
      </w:r>
    </w:p>
    <w:p w:rsidR="00A07840" w:rsidP="00A07840" w:rsidRDefault="00A07840" w14:paraId="44B6471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07840" w:rsidP="00A07840" w:rsidRDefault="00A07840" w14:paraId="1FD212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07840" w:rsidP="00A07840" w:rsidRDefault="00A07840" w14:paraId="5929F256" w14:textId="77777777">
      <w:pPr>
        <w:tabs>
          <w:tab w:val="left" w:pos="709"/>
        </w:tabs>
      </w:pPr>
    </w:p>
    <w:p w:rsidR="00A07840" w:rsidP="00A07840" w:rsidRDefault="00A07840" w14:paraId="3942AF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A07840" w:rsidP="00A07840" w:rsidRDefault="00A07840" w14:paraId="4E5293D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07840" w:rsidP="00A07840" w:rsidRDefault="00A07840" w14:paraId="50FD911E" w14:textId="77777777">
      <w:pPr>
        <w:tabs>
          <w:tab w:val="left" w:pos="709"/>
        </w:tabs>
      </w:pPr>
    </w:p>
    <w:p w:rsidR="00A07840" w:rsidP="00A07840" w:rsidRDefault="00A07840" w14:paraId="2AB4FDB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07840" w:rsidP="00A07840" w:rsidRDefault="00A07840" w14:paraId="7C76632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07840" w:rsidP="00A07840" w:rsidRDefault="00A07840" w14:paraId="64C754F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07840" w:rsidP="00A07840" w:rsidRDefault="00A07840" w14:paraId="4E137A9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07840" w:rsidP="00A07840" w:rsidRDefault="00A07840" w14:paraId="5C530484" w14:textId="77777777">
      <w:pPr>
        <w:tabs>
          <w:tab w:val="left" w:pos="709"/>
        </w:tabs>
      </w:pPr>
    </w:p>
    <w:p w:rsidR="00A07840" w:rsidP="00A07840" w:rsidRDefault="00A07840" w14:paraId="77E119F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07840" w:rsidP="00A07840" w:rsidRDefault="00A07840" w14:paraId="11AED72E" w14:textId="77777777">
      <w:pPr>
        <w:tabs>
          <w:tab w:val="left" w:pos="709"/>
        </w:tabs>
        <w:jc w:val="both"/>
      </w:pPr>
    </w:p>
    <w:p w:rsidR="00A07840" w:rsidP="00A07840" w:rsidRDefault="00A07840" w14:paraId="7B81B222" w14:textId="77777777">
      <w:pPr>
        <w:tabs>
          <w:tab w:val="left" w:pos="709"/>
        </w:tabs>
      </w:pPr>
      <w:r>
        <w:t xml:space="preserve"> </w:t>
      </w:r>
      <w:r>
        <w:tab/>
        <w:t>17. St-2564/2019</w:t>
      </w:r>
    </w:p>
    <w:p w:rsidR="00A07840" w:rsidP="00A07840" w:rsidRDefault="00A07840" w14:paraId="399BCBEC" w14:textId="77777777">
      <w:pPr>
        <w:tabs>
          <w:tab w:val="left" w:pos="709"/>
        </w:tabs>
      </w:pPr>
    </w:p>
    <w:p w:rsidR="00A07840" w:rsidP="00A07840" w:rsidRDefault="00A07840" w14:paraId="28EAE318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07840" w:rsidP="00A07840" w:rsidRDefault="00A07840" w14:paraId="5616D8B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07840" w:rsidP="00A07840" w:rsidRDefault="00A07840" w14:paraId="458421B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07840" w:rsidP="00A07840" w:rsidRDefault="00A07840" w14:paraId="790E6FC0" w14:textId="77777777">
      <w:pPr>
        <w:tabs>
          <w:tab w:val="left" w:pos="709"/>
        </w:tabs>
        <w:ind w:firstLine="708"/>
        <w:jc w:val="both"/>
      </w:pPr>
    </w:p>
    <w:p w:rsidR="00A07840" w:rsidP="00A07840" w:rsidRDefault="00A07840" w14:paraId="39E205C5" w14:textId="77777777">
      <w:pPr>
        <w:tabs>
          <w:tab w:val="left" w:pos="709"/>
        </w:tabs>
        <w:jc w:val="both"/>
      </w:pPr>
      <w:r>
        <w:t xml:space="preserve">protiv </w:t>
      </w:r>
    </w:p>
    <w:p w:rsidR="00A07840" w:rsidP="00A07840" w:rsidRDefault="00A07840" w14:paraId="2F043B7F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07840" w:rsidP="00A07840" w:rsidRDefault="00A07840" w14:paraId="506B4450" w14:textId="77777777">
      <w:pPr>
        <w:tabs>
          <w:tab w:val="left" w:pos="709"/>
        </w:tabs>
        <w:ind w:left="708"/>
        <w:jc w:val="both"/>
      </w:pPr>
      <w:r>
        <w:tab/>
        <w:t xml:space="preserve">ANIMOSUS d.o.o., Petrinja, Milana Nemičića 1. desni odvojak 1, </w:t>
      </w:r>
    </w:p>
    <w:p w:rsidR="00A07840" w:rsidP="00A07840" w:rsidRDefault="00A07840" w14:paraId="3E288E59" w14:textId="77777777">
      <w:pPr>
        <w:tabs>
          <w:tab w:val="left" w:pos="709"/>
        </w:tabs>
        <w:ind w:left="708"/>
        <w:jc w:val="both"/>
      </w:pPr>
      <w:r>
        <w:t>OIB: 66151967259</w:t>
      </w:r>
    </w:p>
    <w:p w:rsidR="00A07840" w:rsidP="00A07840" w:rsidRDefault="00A07840" w14:paraId="34E9CBA4" w14:textId="77777777">
      <w:pPr>
        <w:tabs>
          <w:tab w:val="left" w:pos="709"/>
        </w:tabs>
        <w:ind w:left="708"/>
        <w:jc w:val="both"/>
      </w:pPr>
    </w:p>
    <w:p w:rsidR="00A07840" w:rsidP="00A07840" w:rsidRDefault="00A07840" w14:paraId="08362E3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07840" w:rsidP="00A07840" w:rsidRDefault="00A07840" w14:paraId="2197D371" w14:textId="77777777">
      <w:pPr>
        <w:tabs>
          <w:tab w:val="left" w:pos="709"/>
        </w:tabs>
        <w:jc w:val="both"/>
      </w:pPr>
    </w:p>
    <w:p w:rsidR="00A07840" w:rsidP="00A07840" w:rsidRDefault="00A07840" w14:paraId="58975943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07840" w:rsidP="00A07840" w:rsidRDefault="00A07840" w14:paraId="4148368E" w14:textId="77777777">
      <w:pPr>
        <w:tabs>
          <w:tab w:val="left" w:pos="709"/>
        </w:tabs>
      </w:pPr>
    </w:p>
    <w:p w:rsidR="00A07840" w:rsidP="00A07840" w:rsidRDefault="00A07840" w14:paraId="0A61CFE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07840" w:rsidP="00A07840" w:rsidRDefault="00A07840" w14:paraId="6571EDD1" w14:textId="77777777">
      <w:pPr>
        <w:tabs>
          <w:tab w:val="left" w:pos="709"/>
        </w:tabs>
      </w:pPr>
    </w:p>
    <w:p w:rsidR="00A07840" w:rsidP="00A07840" w:rsidRDefault="00A07840" w14:paraId="5EBD526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07840" w:rsidP="00A07840" w:rsidRDefault="00A07840" w14:paraId="200F0D5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07840" w:rsidP="00A07840" w:rsidRDefault="00A07840" w14:paraId="7C7F86DD" w14:textId="77777777">
      <w:pPr>
        <w:tabs>
          <w:tab w:val="left" w:pos="709"/>
        </w:tabs>
      </w:pPr>
    </w:p>
    <w:p w:rsidR="00A07840" w:rsidP="00A07840" w:rsidRDefault="00A07840" w14:paraId="4365B85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526D1C" w14:textId="0B526D1C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7840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078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840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840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840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840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07840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784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07840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840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840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840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840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7840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78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84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61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2564</izvorni_sadrzaj>
    <derivirana_varijabla naziv="DomainObject.Predmet.Broj_1">2564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St-2564/2019</izvorni_sadrzaj>
    <derivirana_varijabla naziv="DomainObject.Predmet.OznakaBroj_1">St-2564/2019</derivirana_varijabla>
  </DomainObject.Predmet.OznakaBroj>
  <DomainObject.Predmet.OznakaBrojOptuznogAkta>
    <izvorni_sadrzaj>04-06-19-4523</izvorni_sadrzaj>
    <derivirana_varijabla naziv="DomainObject.Predmet.OznakaBrojOptuznogAkta_1">04-06-19-4523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ANIMOSUS d.o.o.</izvorni_sadrzaj>
    <derivirana_varijabla naziv="DomainObject.Predmet.ProtustrankaFormated_1">  ANIMOSUS d.o.o.</derivirana_varijabla>
  </DomainObject.Predmet.ProtustrankaFormated>
  <DomainObject.Predmet.ProtustrankaFormatedOIB>
    <izvorni_sadrzaj>  ANIMOSUS d.o.o., OIB 66151967259</izvorni_sadrzaj>
    <derivirana_varijabla naziv="DomainObject.Predmet.ProtustrankaFormatedOIB_1">  ANIMOSUS d.o.o., OIB 66151967259</derivirana_varijabla>
  </DomainObject.Predmet.ProtustrankaFormatedOIB>
  <DomainObject.Predmet.ProtustrankaFormatedWithAdress>
    <izvorni_sadrzaj> ANIMOSUS d.o.o., Milana Nemičića 1. desni odvojak 1, 44250 Petrinja</izvorni_sadrzaj>
    <derivirana_varijabla naziv="DomainObject.Predmet.ProtustrankaFormatedWithAdress_1"> ANIMOSUS d.o.o., Milana Nemičića 1. desni odvojak 1, 44250 Petrinja</derivirana_varijabla>
  </DomainObject.Predmet.ProtustrankaFormatedWithAdress>
  <DomainObject.Predmet.ProtustrankaFormatedWithAdressOIB>
    <izvorni_sadrzaj> ANIMOSUS d.o.o., OIB 66151967259, Milana Nemičića 1. desni odvojak 1, 44250 Petrinja</izvorni_sadrzaj>
    <derivirana_varijabla naziv="DomainObject.Predmet.ProtustrankaFormatedWithAdressOIB_1"> ANIMOSUS d.o.o., OIB 66151967259, Milana Nemičića 1. desni odvojak 1, 44250 Petrinja</derivirana_varijabla>
  </DomainObject.Predmet.ProtustrankaFormatedWithAdressOIB>
  <DomainObject.Predmet.ProtustrankaWithAdress>
    <izvorni_sadrzaj>ANIMOSUS d.o.o. Milana Nemičića 1. desni odvojak 1, 44250 Petrinja</izvorni_sadrzaj>
    <derivirana_varijabla naziv="DomainObject.Predmet.ProtustrankaWithAdress_1">ANIMOSUS d.o.o. Milana Nemičića 1. desni odvojak 1, 44250 Petrinja</derivirana_varijabla>
  </DomainObject.Predmet.ProtustrankaWithAdress>
  <DomainObject.Predmet.ProtustrankaWithAdressOIB>
    <izvorni_sadrzaj>ANIMOSUS d.o.o., OIB 66151967259, Milana Nemičića 1. desni odvojak 1, 44250 Petrinja</izvorni_sadrzaj>
    <derivirana_varijabla naziv="DomainObject.Predmet.ProtustrankaWithAdressOIB_1">ANIMOSUS d.o.o., OIB 66151967259, Milana Nemičića 1. desni odvojak 1, 44250 Petrinja</derivirana_varijabla>
  </DomainObject.Predmet.ProtustrankaWithAdressOIB>
  <DomainObject.Predmet.ProtustrankaNazivFormated>
    <izvorni_sadrzaj>ANIMOSUS d.o.o.</izvorni_sadrzaj>
    <derivirana_varijabla naziv="DomainObject.Predmet.ProtustrankaNazivFormated_1">ANIMOSUS d.o.o.</derivirana_varijabla>
  </DomainObject.Predmet.ProtustrankaNazivFormated>
  <DomainObject.Predmet.ProtustrankaNazivFormatedOIB>
    <izvorni_sadrzaj>ANIMOSUS d.o.o., OIB 66151967259</izvorni_sadrzaj>
    <derivirana_varijabla naziv="DomainObject.Predmet.ProtustrankaNazivFormatedOIB_1">ANIMOSUS d.o.o., OIB 66151967259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ANIMOSUS d.o.o.</item>
    </izvorni_sadrzaj>
    <derivirana_varijabla naziv="DomainObject.Predmet.ProtuStrankaListFormated_1">
      <item>ANIMOSUS d.o.o.</item>
    </derivirana_varijabla>
  </DomainObject.Predmet.ProtuStrankaListFormated>
  <DomainObject.Predmet.ProtuStrankaListFormatedOIB>
    <izvorni_sadrzaj>
      <item>ANIMOSUS d.o.o., OIB 66151967259</item>
    </izvorni_sadrzaj>
    <derivirana_varijabla naziv="DomainObject.Predmet.ProtuStrankaListFormatedOIB_1">
      <item>ANIMOSUS d.o.o., OIB 66151967259</item>
    </derivirana_varijabla>
  </DomainObject.Predmet.ProtuStrankaListFormatedOIB>
  <DomainObject.Predmet.ProtuStrankaListFormatedWithAdress>
    <izvorni_sadrzaj>
      <item>ANIMOSUS d.o.o., Milana Nemičića 1. desni odvojak 1, 44250 Petrinja</item>
    </izvorni_sadrzaj>
    <derivirana_varijabla naziv="DomainObject.Predmet.ProtuStrankaListFormatedWithAdress_1">
      <item>ANIMOSUS d.o.o., Milana Nemičića 1. desni odvojak 1, 44250 Petrinja</item>
    </derivirana_varijabla>
  </DomainObject.Predmet.ProtuStrankaListFormatedWithAdress>
  <DomainObject.Predmet.ProtuStrankaListFormatedWithAdressOIB>
    <izvorni_sadrzaj>
      <item>ANIMOSUS d.o.o., OIB 66151967259, Milana Nemičića 1. desni odvojak 1, 44250 Petrinja</item>
    </izvorni_sadrzaj>
    <derivirana_varijabla naziv="DomainObject.Predmet.ProtuStrankaListFormatedWithAdressOIB_1">
      <item>ANIMOSUS d.o.o., OIB 66151967259, Milana Nemičića 1. desni odvojak 1, 44250 Petrinja</item>
    </derivirana_varijabla>
  </DomainObject.Predmet.ProtuStrankaListFormatedWithAdressOIB>
  <DomainObject.Predmet.ProtuStrankaListNazivFormated>
    <izvorni_sadrzaj>
      <item>ANIMOSUS d.o.o.</item>
    </izvorni_sadrzaj>
    <derivirana_varijabla naziv="DomainObject.Predmet.ProtuStrankaListNazivFormated_1">
      <item>ANIMOSUS d.o.o.</item>
    </derivirana_varijabla>
  </DomainObject.Predmet.ProtuStrankaListNazivFormated>
  <DomainObject.Predmet.ProtuStrankaListNazivFormatedOIB>
    <izvorni_sadrzaj>
      <item>ANIMOSUS d.o.o., OIB 66151967259</item>
    </izvorni_sadrzaj>
    <derivirana_varijabla naziv="DomainObject.Predmet.ProtuStrankaListNazivFormatedOIB_1">
      <item>ANIMOSUS d.o.o., OIB 66151967259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ANIMOSUS d.o.o.</izvorni_sadrzaj>
    <derivirana_varijabla naziv="DomainObject.Predmet.ProtustrankaIDrugi_1">ANIMOSUS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ANIMOSUS d.o.o., OIB 66151967259, Milana Nemičića 1. desni odvojak 1, 44250 Petrinja</izvorni_sadrzaj>
    <derivirana_varijabla naziv="DomainObject.Predmet.ProtustrankaIDrugiAdressOIB_1">ANIMOSUS d.o.o., OIB 66151967259, Milana Nemičića 1. desni odvojak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ANIMOSUS d.o.o.</item>
      <item>Financijska agencija</item>
    </izvorni_sadrzaj>
    <derivirana_varijabla naziv="DomainObject.Predmet.SudioniciListNaziv_1">
      <item>ANIMOSUS d.o.o.</item>
      <item>Financijska agencija</item>
    </derivirana_varijabla>
  </DomainObject.Predmet.SudioniciListNaziv>
  <DomainObject.Predmet.SudioniciListAdressOIB>
    <izvorni_sadrzaj>
      <item>ANIMOSUS d.o.o., OIB 66151967259, Milana Nemičića 1. desni odvojak 1,44250 Petrinja</item>
      <item>Financijska agencija, OIB 85821130368, TRG SVIBANJSKIH ŽRTAVA 1995. 1,10000 Zagreb</item>
    </izvorni_sadrzaj>
    <derivirana_varijabla naziv="DomainObject.Predmet.SudioniciListAdressOIB_1">
      <item>ANIMOSUS d.o.o., OIB 66151967259, Milana Nemičića 1. desni odvojak 1,44250 Petrinja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66151967259</item>
      <item>, OIB 85821130368</item>
    </izvorni_sadrzaj>
    <derivirana_varijabla naziv="DomainObject.Predmet.SudioniciListNazivOIB_1">
      <item>, OIB 66151967259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834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